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D6" w:rsidRPr="00221212" w:rsidRDefault="00D402D6" w:rsidP="00221212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21212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402D6" w:rsidRPr="00221212" w:rsidRDefault="00D402D6" w:rsidP="0022121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212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402D6" w:rsidRPr="007C59B9" w:rsidRDefault="00D402D6" w:rsidP="0022121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eastAsia="ru-RU"/>
        </w:rPr>
      </w:pPr>
      <w:r w:rsidRPr="00221212">
        <w:rPr>
          <w:rFonts w:ascii="Times New Roman" w:hAnsi="Times New Roman" w:cs="Times New Roman"/>
          <w:b/>
          <w:bCs/>
          <w:spacing w:val="40"/>
          <w:sz w:val="40"/>
          <w:szCs w:val="40"/>
          <w:lang w:eastAsia="ru-RU"/>
        </w:rPr>
        <w:t>ПОСТАНОВЛЕНИЕ</w:t>
      </w:r>
    </w:p>
    <w:p w:rsidR="00D402D6" w:rsidRDefault="00D402D6" w:rsidP="007C59B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D402D6" w:rsidRPr="007C59B9" w:rsidRDefault="00D402D6" w:rsidP="007C59B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7C59B9">
        <w:rPr>
          <w:rFonts w:ascii="Times New Roman" w:hAnsi="Times New Roman" w:cs="Times New Roman"/>
          <w:sz w:val="28"/>
          <w:szCs w:val="28"/>
          <w:u w:val="single"/>
          <w:lang w:eastAsia="ru-RU"/>
        </w:rPr>
        <w:t>От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29.09.2020 </w:t>
      </w:r>
      <w:r w:rsidRPr="007C59B9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347</w:t>
      </w:r>
      <w:r w:rsidRPr="007C59B9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402D6" w:rsidRPr="007C59B9" w:rsidRDefault="00D402D6" w:rsidP="007C59B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7C59B9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D402D6" w:rsidRPr="007C59B9" w:rsidRDefault="00D402D6" w:rsidP="007C59B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D402D6" w:rsidRPr="007C59B9" w:rsidRDefault="00D402D6" w:rsidP="007C59B9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lang w:eastAsia="ru-RU"/>
        </w:rPr>
      </w:pPr>
    </w:p>
    <w:p w:rsidR="00D402D6" w:rsidRPr="00D5048D" w:rsidRDefault="00D402D6" w:rsidP="007C5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048D">
        <w:rPr>
          <w:rFonts w:ascii="Times New Roman" w:hAnsi="Times New Roman" w:cs="Times New Roman"/>
          <w:sz w:val="28"/>
          <w:szCs w:val="28"/>
          <w:lang w:eastAsia="ru-RU"/>
        </w:rPr>
        <w:t>О проведении аттестации муниципальных</w:t>
      </w:r>
    </w:p>
    <w:p w:rsidR="00D402D6" w:rsidRPr="00D5048D" w:rsidRDefault="00D402D6" w:rsidP="007C59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048D">
        <w:rPr>
          <w:rFonts w:ascii="Times New Roman" w:hAnsi="Times New Roman" w:cs="Times New Roman"/>
          <w:sz w:val="28"/>
          <w:szCs w:val="28"/>
          <w:lang w:eastAsia="ru-RU"/>
        </w:rPr>
        <w:t xml:space="preserve">служащих администрации  Унечского района </w:t>
      </w:r>
    </w:p>
    <w:p w:rsidR="00D402D6" w:rsidRPr="007C59B9" w:rsidRDefault="00D402D6" w:rsidP="007C5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со статьей 15 Закона Брянской области от 16.11.2007 № 156-</w:t>
      </w:r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7C59B9">
        <w:rPr>
          <w:rFonts w:ascii="Times New Roman" w:hAnsi="Times New Roman" w:cs="Times New Roman"/>
          <w:sz w:val="24"/>
          <w:szCs w:val="24"/>
          <w:lang w:eastAsia="ru-RU"/>
        </w:rPr>
        <w:t xml:space="preserve"> «О муниципальной службе в Брянской области», постановлением администрации Унечского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04.05.2008</w:t>
      </w:r>
      <w:r w:rsidRPr="007C59B9">
        <w:rPr>
          <w:rFonts w:ascii="Times New Roman" w:hAnsi="Times New Roman" w:cs="Times New Roman"/>
          <w:sz w:val="24"/>
          <w:szCs w:val="24"/>
          <w:lang w:eastAsia="ru-RU"/>
        </w:rPr>
        <w:t xml:space="preserve"> № 91 «О проведении аттестации муниципальных служащих в администрации Унечского района» (в редакции постановлений от 15.04.2009 № 63, от 08.07.2011 № 149) в целях определения соответствия муниципальных служащих замещаемым должностям муниципальной службы</w:t>
      </w:r>
    </w:p>
    <w:p w:rsidR="00D402D6" w:rsidRPr="007C59B9" w:rsidRDefault="00D402D6" w:rsidP="007C59B9">
      <w:pPr>
        <w:tabs>
          <w:tab w:val="center" w:pos="4818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402D6" w:rsidRPr="00221212" w:rsidRDefault="00D402D6" w:rsidP="00221212">
      <w:pPr>
        <w:tabs>
          <w:tab w:val="center" w:pos="51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212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ПОСТАНОВЛЯЮ:</w:t>
      </w:r>
      <w:r w:rsidRPr="002212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D402D6" w:rsidRPr="007C59B9" w:rsidRDefault="00D402D6" w:rsidP="007C59B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402D6" w:rsidRPr="007C59B9" w:rsidRDefault="00D402D6" w:rsidP="001A100C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1. Провести в ноябре 2020 года аттестацию работников администрации Унечского района, замещающих должности муниципальной службы.</w:t>
      </w:r>
    </w:p>
    <w:p w:rsidR="00D402D6" w:rsidRPr="007C59B9" w:rsidRDefault="00D402D6" w:rsidP="001A1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2. Утвердить график проведения аттестации в администрации Унечского района (приложение №1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</w:t>
      </w:r>
      <w:r w:rsidRPr="007C59B9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D402D6" w:rsidRPr="007C59B9" w:rsidRDefault="00D402D6" w:rsidP="001A1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3. Ведущему инспектору юридического отдела Бакиной Л.В. в срок до 10 октября года довести до сведения аттестуемых работников под расписку график, цели, порядок и условия проведения аттестации.</w:t>
      </w:r>
    </w:p>
    <w:p w:rsidR="00D402D6" w:rsidRPr="007C59B9" w:rsidRDefault="00D402D6" w:rsidP="001A100C">
      <w:pPr>
        <w:tabs>
          <w:tab w:val="left" w:pos="709"/>
          <w:tab w:val="num" w:pos="123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4. Руководителям структурных подразделений администрации района в срок до 25 октября 2020 года представить в аттестационную комиссию отзыв (характеристику) на муниципальных служащих, подлежащих аттестации, в соответствии с перечнем требований к оформлению отзыва (приложение №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</w:t>
      </w:r>
      <w:r w:rsidRPr="007C59B9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D402D6" w:rsidRPr="007C59B9" w:rsidRDefault="00D402D6" w:rsidP="001A1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5. Управляющему делами (руководителю аппарата) администрации Унечского района</w:t>
      </w:r>
    </w:p>
    <w:p w:rsidR="00D402D6" w:rsidRDefault="00D402D6" w:rsidP="001A1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Свиридовой О.В. в срок до 25 ноября 2020 года представить главе администрации района для принятия решения результаты аттестации муниципальных служащих.</w:t>
      </w:r>
    </w:p>
    <w:p w:rsidR="00D402D6" w:rsidRPr="007C59B9" w:rsidRDefault="00D402D6" w:rsidP="001A1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6. Контроль исполнения настоящего постановления оставляю за собой.</w:t>
      </w:r>
    </w:p>
    <w:p w:rsidR="00D402D6" w:rsidRPr="007C59B9" w:rsidRDefault="00D402D6" w:rsidP="007C59B9">
      <w:pPr>
        <w:tabs>
          <w:tab w:val="left" w:pos="426"/>
          <w:tab w:val="left" w:pos="709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tabs>
          <w:tab w:val="left" w:pos="426"/>
          <w:tab w:val="left" w:pos="709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C59B9">
        <w:rPr>
          <w:rFonts w:ascii="Times New Roman" w:hAnsi="Times New Roman" w:cs="Times New Roman"/>
          <w:sz w:val="24"/>
          <w:szCs w:val="24"/>
          <w:lang w:eastAsia="ru-RU"/>
        </w:rPr>
        <w:t xml:space="preserve">Глава администрации  района                                                                                      А.М. Кусков </w:t>
      </w: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7C59B9">
        <w:rPr>
          <w:rFonts w:ascii="Times New Roman" w:hAnsi="Times New Roman" w:cs="Times New Roman"/>
          <w:sz w:val="24"/>
          <w:szCs w:val="24"/>
          <w:lang w:eastAsia="ru-RU"/>
        </w:rPr>
        <w:t>Приложение №1</w:t>
      </w: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к постановлению администрации </w:t>
      </w: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района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29.09.2020</w:t>
      </w:r>
      <w:r w:rsidRPr="007C59B9">
        <w:rPr>
          <w:rFonts w:ascii="Times New Roman" w:hAnsi="Times New Roman" w:cs="Times New Roman"/>
          <w:sz w:val="24"/>
          <w:szCs w:val="24"/>
          <w:lang w:eastAsia="ru-RU"/>
        </w:rPr>
        <w:t xml:space="preserve">  №</w:t>
      </w:r>
      <w:r>
        <w:rPr>
          <w:rFonts w:ascii="Times New Roman" w:hAnsi="Times New Roman" w:cs="Times New Roman"/>
          <w:sz w:val="24"/>
          <w:szCs w:val="24"/>
          <w:lang w:eastAsia="ru-RU"/>
        </w:rPr>
        <w:t>347</w:t>
      </w: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ГРАФИК</w:t>
      </w: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проведения аттестации муниципальных служащих</w:t>
      </w: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C59B9">
        <w:rPr>
          <w:rFonts w:ascii="Times New Roman" w:hAnsi="Times New Roman" w:cs="Times New Roman"/>
          <w:sz w:val="24"/>
          <w:szCs w:val="24"/>
          <w:lang w:eastAsia="ru-RU"/>
        </w:rPr>
        <w:t>администрации района</w:t>
      </w: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7C59B9" w:rsidRDefault="00D402D6" w:rsidP="007C59B9">
      <w:pPr>
        <w:tabs>
          <w:tab w:val="left" w:pos="67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76"/>
        <w:gridCol w:w="1560"/>
        <w:gridCol w:w="1559"/>
        <w:gridCol w:w="1559"/>
        <w:gridCol w:w="2126"/>
      </w:tblGrid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подразделения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проведения аттестации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Время проведения аттестации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представления в аттестационную комиссию необходимых документов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за представление документов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 по жилищно-коммунальному и дорожному хозяйству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14.00-14.20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Варламов Э.С.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по благоустройству и экологии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14.20 – 14.40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Ланько Е.В.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14.40 – 15.10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Козырева Г.В.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по делам семьи, охране материнства и детства, демографии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15.10 – 15.20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Полуботко И.А.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15.20 – 15.40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Нужнова М.В.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14.00 – 14.30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1A10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Андросенко 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Контрактная служба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14.30 – 14.40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Зосина А.В.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учёта и отчётности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14.40 – 15.10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Капустина Н.А.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15.10 – 15.20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Свиридова О.В.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организационно-контрольной работы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15.20 – 15.50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Свиридова О.В.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Сектор по экономическому анализу и прогнозированию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14.00 – 14.10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Пилипушко О.А.</w:t>
            </w:r>
          </w:p>
        </w:tc>
      </w:tr>
      <w:tr w:rsidR="00D402D6" w:rsidRPr="00B64B11">
        <w:tc>
          <w:tcPr>
            <w:tcW w:w="534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7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управление</w:t>
            </w:r>
          </w:p>
        </w:tc>
        <w:tc>
          <w:tcPr>
            <w:tcW w:w="1560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12.11.2020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14.10-15.30</w:t>
            </w:r>
          </w:p>
        </w:tc>
        <w:tc>
          <w:tcPr>
            <w:tcW w:w="1559" w:type="dxa"/>
          </w:tcPr>
          <w:p w:rsidR="00D402D6" w:rsidRPr="007C59B9" w:rsidRDefault="00D402D6" w:rsidP="007C59B9">
            <w:pPr>
              <w:spacing w:after="0" w:line="360" w:lineRule="auto"/>
              <w:rPr>
                <w:rFonts w:ascii="Arial" w:hAnsi="Arial" w:cs="Arial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25.10.2020</w:t>
            </w:r>
          </w:p>
        </w:tc>
        <w:tc>
          <w:tcPr>
            <w:tcW w:w="2126" w:type="dxa"/>
          </w:tcPr>
          <w:p w:rsidR="00D402D6" w:rsidRPr="007C59B9" w:rsidRDefault="00D402D6" w:rsidP="007C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59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Шайтур С.В.</w:t>
            </w:r>
          </w:p>
        </w:tc>
      </w:tr>
    </w:tbl>
    <w:p w:rsidR="00D402D6" w:rsidRDefault="00D402D6" w:rsidP="001A100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Default="00D402D6" w:rsidP="001A100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Default="00D402D6" w:rsidP="001A100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Default="00D402D6" w:rsidP="001A100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Default="00D402D6" w:rsidP="001A100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DD4B0B" w:rsidRDefault="00D402D6" w:rsidP="00DD4B0B">
      <w:pPr>
        <w:spacing w:after="0" w:line="240" w:lineRule="auto"/>
        <w:ind w:left="5325" w:firstLine="339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№2</w:t>
      </w:r>
    </w:p>
    <w:p w:rsidR="00D402D6" w:rsidRPr="00DD4B0B" w:rsidRDefault="00D402D6" w:rsidP="00DD4B0B">
      <w:pPr>
        <w:spacing w:after="0" w:line="240" w:lineRule="auto"/>
        <w:ind w:left="4617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D402D6" w:rsidRPr="00DD4B0B" w:rsidRDefault="00D402D6" w:rsidP="00DD4B0B">
      <w:pPr>
        <w:spacing w:after="0" w:line="240" w:lineRule="auto"/>
        <w:ind w:left="461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Унечского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29.09.2020 № 347</w:t>
      </w:r>
    </w:p>
    <w:p w:rsidR="00D402D6" w:rsidRPr="00DD4B0B" w:rsidRDefault="00D402D6" w:rsidP="00DD4B0B">
      <w:pPr>
        <w:spacing w:after="0" w:line="360" w:lineRule="auto"/>
        <w:ind w:left="461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DD4B0B" w:rsidRDefault="00D402D6" w:rsidP="00DD4B0B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DD4B0B" w:rsidRDefault="00D402D6" w:rsidP="00DD4B0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D402D6" w:rsidRPr="00DD4B0B" w:rsidRDefault="00D402D6" w:rsidP="00DD4B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требований к оформлению отзыва (характеристики)</w:t>
      </w:r>
    </w:p>
    <w:p w:rsidR="00D402D6" w:rsidRPr="00DD4B0B" w:rsidRDefault="00D402D6" w:rsidP="00DD4B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на муниципального служащего при проведении его аттестации</w:t>
      </w:r>
    </w:p>
    <w:p w:rsidR="00D402D6" w:rsidRPr="00DD4B0B" w:rsidRDefault="00D402D6" w:rsidP="00DD4B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Pr="00DD4B0B" w:rsidRDefault="00D402D6" w:rsidP="00DD4B0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1.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>Полные установочные данные: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</w:t>
      </w:r>
    </w:p>
    <w:p w:rsidR="00D402D6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Дата рождения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Образование (когда, что окончил, специальность по диплому)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Гражданство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2.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>Стаж муниципальной службы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3.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>Замещаемая должность муниципальной службы на момент проведения аттестации (название, вид должности) и дата назначения на эту должность.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4.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>Перечень основных вопросов, в решении которых принимал участие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5.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>Оценка профессиональной деятельности и квалификация, деловые и личные качества, результаты служебной деятельности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6.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 xml:space="preserve">Рекомендации о присвоении классного чина </w:t>
      </w:r>
    </w:p>
    <w:p w:rsidR="00D402D6" w:rsidRPr="00DD4B0B" w:rsidRDefault="00D402D6" w:rsidP="00DD4B0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7.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>Рекомендации о повышении в должности, включении в резерв на выдвижение на вышестоящую должность муниципальной службы, необходимости повышения квалификации или переподготовки.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8. </w:t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>Мотивированный вывод о соответствии замещаемой должности муниципальной службы, соответствии замещаемой должности муниципальной службы при условии улучшения служебной деятельности, несоответствии замещаемой должности муниципальной службы.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 xml:space="preserve">Подпись  руководителя  подразделения 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>Дата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 xml:space="preserve"> (Резолюция вышестоящего руководителя)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 xml:space="preserve"> С отзывом ознакомлен: _________________________________________________________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__________________________________________________________</w:t>
      </w:r>
    </w:p>
    <w:p w:rsidR="00D402D6" w:rsidRPr="00DD4B0B" w:rsidRDefault="00D402D6" w:rsidP="00DD4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D4B0B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(должность, подпись, дата)</w:t>
      </w:r>
    </w:p>
    <w:p w:rsidR="00D402D6" w:rsidRDefault="00D402D6" w:rsidP="00DD4B0B">
      <w:pPr>
        <w:ind w:left="-142" w:firstLine="14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Default="00D402D6" w:rsidP="001A100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D402D6" w:rsidRDefault="00D402D6" w:rsidP="001A100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D402D6" w:rsidSect="007C59B9"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D6" w:rsidRDefault="00D402D6" w:rsidP="00A73CEF">
      <w:pPr>
        <w:spacing w:after="0" w:line="240" w:lineRule="auto"/>
      </w:pPr>
      <w:r>
        <w:separator/>
      </w:r>
    </w:p>
  </w:endnote>
  <w:endnote w:type="continuationSeparator" w:id="1">
    <w:p w:rsidR="00D402D6" w:rsidRDefault="00D402D6" w:rsidP="00A73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6" w:rsidRDefault="00D402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D6" w:rsidRDefault="00D402D6" w:rsidP="00A73CEF">
      <w:pPr>
        <w:spacing w:after="0" w:line="240" w:lineRule="auto"/>
      </w:pPr>
      <w:r>
        <w:separator/>
      </w:r>
    </w:p>
  </w:footnote>
  <w:footnote w:type="continuationSeparator" w:id="1">
    <w:p w:rsidR="00D402D6" w:rsidRDefault="00D402D6" w:rsidP="00A73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6" w:rsidRDefault="00D402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2235"/>
    <w:multiLevelType w:val="hybridMultilevel"/>
    <w:tmpl w:val="09E26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45D5C"/>
    <w:multiLevelType w:val="hybridMultilevel"/>
    <w:tmpl w:val="694E5A3E"/>
    <w:lvl w:ilvl="0" w:tplc="F25EB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030"/>
    <w:rsid w:val="00121272"/>
    <w:rsid w:val="001A100C"/>
    <w:rsid w:val="001E7B7D"/>
    <w:rsid w:val="00221212"/>
    <w:rsid w:val="00250206"/>
    <w:rsid w:val="002E1DA2"/>
    <w:rsid w:val="003F33BD"/>
    <w:rsid w:val="005D58C3"/>
    <w:rsid w:val="0077710D"/>
    <w:rsid w:val="007C1162"/>
    <w:rsid w:val="007C59B9"/>
    <w:rsid w:val="007E368B"/>
    <w:rsid w:val="00A54030"/>
    <w:rsid w:val="00A73CEF"/>
    <w:rsid w:val="00B64B11"/>
    <w:rsid w:val="00BE40E5"/>
    <w:rsid w:val="00CA2945"/>
    <w:rsid w:val="00CF3ACE"/>
    <w:rsid w:val="00D25E10"/>
    <w:rsid w:val="00D402D6"/>
    <w:rsid w:val="00D5048D"/>
    <w:rsid w:val="00DD4B0B"/>
    <w:rsid w:val="00FD7E8E"/>
    <w:rsid w:val="00FF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E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uiPriority w:val="99"/>
    <w:rsid w:val="007C59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A73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73CEF"/>
  </w:style>
  <w:style w:type="paragraph" w:styleId="Footer">
    <w:name w:val="footer"/>
    <w:basedOn w:val="Normal"/>
    <w:link w:val="FooterChar"/>
    <w:uiPriority w:val="99"/>
    <w:rsid w:val="00A73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3CEF"/>
  </w:style>
  <w:style w:type="paragraph" w:styleId="ListParagraph">
    <w:name w:val="List Paragraph"/>
    <w:basedOn w:val="Normal"/>
    <w:uiPriority w:val="99"/>
    <w:qFormat/>
    <w:rsid w:val="00DD4B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21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2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3</Pages>
  <Words>749</Words>
  <Characters>4270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Бакина Людмила Викторовна</dc:creator>
  <cp:keywords/>
  <dc:description/>
  <cp:lastModifiedBy>Лосева Е.Ю.</cp:lastModifiedBy>
  <cp:revision>8</cp:revision>
  <cp:lastPrinted>2020-09-30T14:03:00Z</cp:lastPrinted>
  <dcterms:created xsi:type="dcterms:W3CDTF">2020-09-28T13:27:00Z</dcterms:created>
  <dcterms:modified xsi:type="dcterms:W3CDTF">2020-09-30T14:06:00Z</dcterms:modified>
</cp:coreProperties>
</file>